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00695571" w:rsidR="00535962" w:rsidRPr="00F7167E" w:rsidRDefault="00F0363C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E04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5D6E997D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66554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27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+L9g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" stroked="f">
                <v:textbox>
                  <w:txbxContent>
                    <w:p w14:paraId="18AC8C34" w14:textId="342E25D3" w:rsidR="002E1412" w:rsidRPr="002E1412" w:rsidRDefault="0066554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B3CA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0CE3BCC7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5C2BB0B" w14:textId="796BB0B8" w:rsidR="00957FDA" w:rsidRPr="00535962" w:rsidRDefault="000B3CAF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   DGII-CCC-PE</w:t>
                                    </w:r>
                                    <w:r w:rsidR="00843446">
                                      <w:rPr>
                                        <w:rStyle w:val="Style2"/>
                                      </w:rPr>
                                      <w:t>PU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665544">
                                      <w:rPr>
                                        <w:rStyle w:val="Style2"/>
                                      </w:rPr>
                                      <w:t>10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8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70;top:1077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5C2BB0B" w14:textId="796BB0B8" w:rsidR="00957FDA" w:rsidRPr="00535962" w:rsidRDefault="000B3CAF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   DGII-CCC-PE</w:t>
                              </w:r>
                              <w:r w:rsidR="00843446">
                                <w:rPr>
                                  <w:rStyle w:val="Style2"/>
                                </w:rPr>
                                <w:t>PU</w:t>
                              </w:r>
                              <w:r w:rsidR="008764E2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9E728D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665544">
                                <w:rPr>
                                  <w:rStyle w:val="Style2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66554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66554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66554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66554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65544">
                              <w:fldChar w:fldCharType="begin"/>
                            </w:r>
                            <w:r w:rsidR="00665544">
                              <w:instrText xml:space="preserve"> NUMPAGES   \* MERGEFORMAT </w:instrText>
                            </w:r>
                            <w:r w:rsidR="00665544">
                              <w:fldChar w:fldCharType="separate"/>
                            </w:r>
                            <w:r w:rsidR="00BF06A6" w:rsidRP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6554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65544">
                        <w:fldChar w:fldCharType="begin"/>
                      </w:r>
                      <w:r w:rsidR="00665544">
                        <w:instrText xml:space="preserve"> NUMPAGES   \* MERGEFORMAT </w:instrText>
                      </w:r>
                      <w:r w:rsidR="00665544">
                        <w:fldChar w:fldCharType="separate"/>
                      </w:r>
                      <w:r w:rsidR="00BF06A6" w:rsidRP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6554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94C63"/>
    <w:rsid w:val="000B3CAF"/>
    <w:rsid w:val="001007E7"/>
    <w:rsid w:val="001020C0"/>
    <w:rsid w:val="00115EFA"/>
    <w:rsid w:val="00123B8D"/>
    <w:rsid w:val="00157600"/>
    <w:rsid w:val="00170EC5"/>
    <w:rsid w:val="00176D80"/>
    <w:rsid w:val="00194FF2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574EF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65544"/>
    <w:rsid w:val="006709BC"/>
    <w:rsid w:val="006F0863"/>
    <w:rsid w:val="00735D7B"/>
    <w:rsid w:val="00780880"/>
    <w:rsid w:val="007B4164"/>
    <w:rsid w:val="007B6F6F"/>
    <w:rsid w:val="00810515"/>
    <w:rsid w:val="0082255C"/>
    <w:rsid w:val="0083342F"/>
    <w:rsid w:val="00843446"/>
    <w:rsid w:val="00854B4F"/>
    <w:rsid w:val="008764E2"/>
    <w:rsid w:val="008B3AE5"/>
    <w:rsid w:val="008F5E51"/>
    <w:rsid w:val="009002B4"/>
    <w:rsid w:val="00957FDA"/>
    <w:rsid w:val="009773D3"/>
    <w:rsid w:val="009A2AEC"/>
    <w:rsid w:val="009B0931"/>
    <w:rsid w:val="009E0472"/>
    <w:rsid w:val="009E728D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BF4FB2"/>
    <w:rsid w:val="00C66D08"/>
    <w:rsid w:val="00C67909"/>
    <w:rsid w:val="00CA4661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96D05"/>
    <w:rsid w:val="00EA7406"/>
    <w:rsid w:val="00EB128A"/>
    <w:rsid w:val="00F0363C"/>
    <w:rsid w:val="00F07432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6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17</cp:revision>
  <cp:lastPrinted>2011-03-04T18:27:00Z</cp:lastPrinted>
  <dcterms:created xsi:type="dcterms:W3CDTF">2023-05-24T15:05:00Z</dcterms:created>
  <dcterms:modified xsi:type="dcterms:W3CDTF">2024-08-22T13:16:00Z</dcterms:modified>
</cp:coreProperties>
</file>